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98DCF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75B203E2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494BE319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54026E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EE39AF" w14:textId="77777777" w:rsidR="008377AA" w:rsidRDefault="008377AA" w:rsidP="008377AA">
      <w:pPr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Jan.1408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227D500" w14:textId="77777777" w:rsidR="008377AA" w:rsidRDefault="008377AA" w:rsidP="008377A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p.250)</w:t>
      </w:r>
    </w:p>
    <w:p w14:paraId="5D234674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D52A7BC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F997BC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3EE93A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863F6B" w14:textId="77777777" w:rsidR="008377AA" w:rsidRDefault="008377AA" w:rsidP="008377A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2022</w:t>
      </w:r>
    </w:p>
    <w:p w14:paraId="47850A1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6C802" w14:textId="77777777" w:rsidR="008377AA" w:rsidRDefault="008377AA" w:rsidP="009139A6">
      <w:r>
        <w:separator/>
      </w:r>
    </w:p>
  </w:endnote>
  <w:endnote w:type="continuationSeparator" w:id="0">
    <w:p w14:paraId="76C91062" w14:textId="77777777" w:rsidR="008377AA" w:rsidRDefault="008377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33D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B0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82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19B81" w14:textId="77777777" w:rsidR="008377AA" w:rsidRDefault="008377AA" w:rsidP="009139A6">
      <w:r>
        <w:separator/>
      </w:r>
    </w:p>
  </w:footnote>
  <w:footnote w:type="continuationSeparator" w:id="0">
    <w:p w14:paraId="5ECB393C" w14:textId="77777777" w:rsidR="008377AA" w:rsidRDefault="008377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504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40C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432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7AA"/>
    <w:rsid w:val="000666E0"/>
    <w:rsid w:val="002510B7"/>
    <w:rsid w:val="005C130B"/>
    <w:rsid w:val="00826F5C"/>
    <w:rsid w:val="008377A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B00CF"/>
  <w15:chartTrackingRefBased/>
  <w15:docId w15:val="{C9DA13DB-937F-46DD-A763-59DB8823B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7A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2022-05-14T12:21:00Z</dcterms:created>
  <dcterms:modified xsi:type="dcterms:W3CDTF">2022-05-14T12:22:00Z</dcterms:modified>
</cp:coreProperties>
</file>